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A28AA" w14:textId="77777777" w:rsidR="00CA4391" w:rsidRDefault="00CA4391" w:rsidP="00CA43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KEDE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d.ca.1483)</w:t>
      </w:r>
    </w:p>
    <w:p w14:paraId="7616CD82" w14:textId="77777777" w:rsidR="00CA4391" w:rsidRDefault="00CA4391" w:rsidP="00CA43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Spalding, Lincolnshire.</w:t>
      </w:r>
    </w:p>
    <w:p w14:paraId="63D6E691" w14:textId="77777777" w:rsidR="00CA4391" w:rsidRDefault="00CA4391" w:rsidP="00CA43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5829B5" w14:textId="77777777" w:rsidR="00CA4391" w:rsidRDefault="00CA4391" w:rsidP="00CA43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44E736" w14:textId="77777777" w:rsidR="00CA4391" w:rsidRDefault="00CA4391" w:rsidP="00CA43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died in or before this time.</w:t>
      </w:r>
    </w:p>
    <w:p w14:paraId="5166D004" w14:textId="77777777" w:rsidR="00CA4391" w:rsidRDefault="00CA4391" w:rsidP="00CA43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0471BA4" w14:textId="77777777" w:rsidR="00CA4391" w:rsidRDefault="00CA4391" w:rsidP="00CA43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FC5BE2" w14:textId="77777777" w:rsidR="00CA4391" w:rsidRDefault="00CA4391" w:rsidP="00CA43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5DF04D" w14:textId="77777777" w:rsidR="00CA4391" w:rsidRPr="00702E39" w:rsidRDefault="00CA4391" w:rsidP="00CA43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Executor:  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    (ibid.)</w:t>
      </w:r>
    </w:p>
    <w:p w14:paraId="6CD895E8" w14:textId="77777777" w:rsidR="00CA4391" w:rsidRDefault="00CA4391" w:rsidP="00CA43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FBE09D" w14:textId="77777777" w:rsidR="00CA4391" w:rsidRDefault="00CA4391" w:rsidP="00CA43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E4C047" w14:textId="77777777" w:rsidR="00CA4391" w:rsidRDefault="00CA4391" w:rsidP="00CA43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April 2021</w:t>
      </w:r>
    </w:p>
    <w:p w14:paraId="7C6F557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07FD6" w14:textId="77777777" w:rsidR="00CA4391" w:rsidRDefault="00CA4391" w:rsidP="009139A6">
      <w:r>
        <w:separator/>
      </w:r>
    </w:p>
  </w:endnote>
  <w:endnote w:type="continuationSeparator" w:id="0">
    <w:p w14:paraId="0CBF03B6" w14:textId="77777777" w:rsidR="00CA4391" w:rsidRDefault="00CA43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89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433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4A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E935E" w14:textId="77777777" w:rsidR="00CA4391" w:rsidRDefault="00CA4391" w:rsidP="009139A6">
      <w:r>
        <w:separator/>
      </w:r>
    </w:p>
  </w:footnote>
  <w:footnote w:type="continuationSeparator" w:id="0">
    <w:p w14:paraId="2C4C0811" w14:textId="77777777" w:rsidR="00CA4391" w:rsidRDefault="00CA43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BB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C90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937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9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439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A15D0"/>
  <w15:chartTrackingRefBased/>
  <w15:docId w15:val="{3CE2118B-6F66-43FA-B479-3AB5B903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A43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2021-05-17T10:40:00Z</dcterms:created>
  <dcterms:modified xsi:type="dcterms:W3CDTF">2021-05-17T10:40:00Z</dcterms:modified>
</cp:coreProperties>
</file>